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15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71287" w:rsidRPr="00196354" w:rsidTr="009F6473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71287" w:rsidRDefault="00D71287" w:rsidP="009F647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9635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D71287" w:rsidRPr="00757972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bookmarkStart w:id="0" w:name="_GoBack"/>
            <w:r>
              <w:rPr>
                <w:rFonts w:ascii="Calibri Light" w:hAnsi="Calibri Light" w:cs="Calibri Light"/>
                <w:color w:val="000000"/>
              </w:rPr>
              <w:t>Μπαταρίες/βύσματα</w:t>
            </w:r>
            <w:bookmarkEnd w:id="0"/>
          </w:p>
        </w:tc>
      </w:tr>
      <w:tr w:rsidR="00D71287" w:rsidRPr="00820A4B" w:rsidTr="009F6473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D71287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D71287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287" w:rsidRPr="00820A4B" w:rsidTr="009F6473">
        <w:trPr>
          <w:trHeight w:val="428"/>
        </w:trPr>
        <w:tc>
          <w:tcPr>
            <w:tcW w:w="1124" w:type="dxa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D71287" w:rsidRDefault="00D71287" w:rsidP="009F6473">
            <w:pPr>
              <w:rPr>
                <w:rFonts w:ascii="Calibri Light" w:hAnsi="Calibri Light" w:cs="Calibri Light"/>
                <w:color w:val="00000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</w:rPr>
              <w:t>Αλκαλικες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 xml:space="preserve"> Μπαταρίες 9V</w:t>
            </w:r>
          </w:p>
          <w:p w:rsidR="00D71287" w:rsidRDefault="00D71287" w:rsidP="009F6473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 (4 κομμάτια)</w:t>
            </w:r>
          </w:p>
          <w:p w:rsidR="00D71287" w:rsidRPr="00196354" w:rsidRDefault="00D71287" w:rsidP="009F6473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287" w:rsidRPr="00820A4B" w:rsidTr="009F6473">
        <w:trPr>
          <w:trHeight w:val="330"/>
        </w:trPr>
        <w:tc>
          <w:tcPr>
            <w:tcW w:w="1124" w:type="dxa"/>
            <w:vAlign w:val="center"/>
            <w:hideMark/>
          </w:tcPr>
          <w:p w:rsidR="00D71287" w:rsidRPr="00FB0DC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D71287" w:rsidRDefault="00D71287" w:rsidP="009F6473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Κλιπ Μπαταρίας 9V – Βύσμα 5.5/2.1 (Συμβατό με </w:t>
            </w:r>
            <w:proofErr w:type="spellStart"/>
            <w:r>
              <w:rPr>
                <w:rFonts w:ascii="Calibri Light" w:hAnsi="Calibri Light" w:cs="Calibri Light"/>
                <w:color w:val="000000"/>
              </w:rPr>
              <w:t>Arduino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>) (4 κομμάτια)</w:t>
            </w:r>
          </w:p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D71287" w:rsidRPr="00FB0DC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287" w:rsidRPr="00820A4B" w:rsidTr="009F6473">
        <w:trPr>
          <w:trHeight w:val="330"/>
        </w:trPr>
        <w:tc>
          <w:tcPr>
            <w:tcW w:w="1124" w:type="dxa"/>
            <w:vAlign w:val="center"/>
          </w:tcPr>
          <w:p w:rsidR="00D71287" w:rsidRPr="00FB0DC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D71287" w:rsidRPr="00820A4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</w:tcPr>
          <w:p w:rsidR="00D71287" w:rsidRPr="00FB0DCB" w:rsidRDefault="00D71287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1287" w:rsidRPr="00820A4B" w:rsidRDefault="00D71287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1287" w:rsidRPr="00820A4B" w:rsidRDefault="00D71287" w:rsidP="009F6473">
            <w:pPr>
              <w:jc w:val="center"/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:rsidR="00B43CAA" w:rsidRPr="00D71287" w:rsidRDefault="00B43CAA" w:rsidP="00D71287"/>
    <w:sectPr w:rsidR="00B43CAA" w:rsidRPr="00D712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7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8754F729</Template>
  <TotalTime>0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2025-11-11T10:26:00Z</dcterms:created>
  <dcterms:modified xsi:type="dcterms:W3CDTF">2025-11-11T10:26:00Z</dcterms:modified>
</cp:coreProperties>
</file>